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19C85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Edward MASSENGER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(fl.1404)</w:t>
      </w:r>
    </w:p>
    <w:p w14:paraId="46BE48FF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0D033EB3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0890742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E84B97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71A8A6CF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E1453EC" w14:textId="77777777" w:rsidR="004600E7" w:rsidRDefault="004600E7" w:rsidP="004600E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CE48756" w14:textId="77777777" w:rsidR="004600E7" w:rsidRDefault="004600E7" w:rsidP="004600E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0628B8CD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4639AE" w14:textId="77777777" w:rsidR="004600E7" w:rsidRDefault="004600E7" w:rsidP="004600E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3A8027" w14:textId="181FC4AB" w:rsidR="00BA00AB" w:rsidRPr="00EB3209" w:rsidRDefault="004600E7" w:rsidP="004600E7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23 November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4595" w14:textId="77777777" w:rsidR="004600E7" w:rsidRDefault="004600E7" w:rsidP="009139A6">
      <w:r>
        <w:separator/>
      </w:r>
    </w:p>
  </w:endnote>
  <w:endnote w:type="continuationSeparator" w:id="0">
    <w:p w14:paraId="12EAC733" w14:textId="77777777" w:rsidR="004600E7" w:rsidRDefault="004600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81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31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C7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306F" w14:textId="77777777" w:rsidR="004600E7" w:rsidRDefault="004600E7" w:rsidP="009139A6">
      <w:r>
        <w:separator/>
      </w:r>
    </w:p>
  </w:footnote>
  <w:footnote w:type="continuationSeparator" w:id="0">
    <w:p w14:paraId="5CC99ABD" w14:textId="77777777" w:rsidR="004600E7" w:rsidRDefault="004600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0D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66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B5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0E7"/>
    <w:rsid w:val="000666E0"/>
    <w:rsid w:val="002510B7"/>
    <w:rsid w:val="004600E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8D68"/>
  <w15:chartTrackingRefBased/>
  <w15:docId w15:val="{15605307-347C-480C-885A-B6875BE7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2022-11-30T20:23:00Z</dcterms:created>
  <dcterms:modified xsi:type="dcterms:W3CDTF">2022-11-30T20:23:00Z</dcterms:modified>
</cp:coreProperties>
</file>